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09907A8" w14:textId="77777777" w:rsidTr="00987DB5">
        <w:tc>
          <w:tcPr>
            <w:tcW w:w="9498" w:type="dxa"/>
          </w:tcPr>
          <w:p w14:paraId="709907A3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09907C0" wp14:editId="709907C1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9907A4" w14:textId="58E06655" w:rsidR="008276D6" w:rsidRPr="008276D6" w:rsidRDefault="0034137E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 МУНИЦИПАЛЬНОГО ОБРАЗОВАНИЯ</w:t>
            </w:r>
          </w:p>
          <w:p w14:paraId="709907A5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709907A6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709907A7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09907A9" w14:textId="3199A76D" w:rsidR="00AE5C63" w:rsidRPr="00B80651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B8065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B80651" w:rsidRPr="00B80651">
            <w:rPr>
              <w:rFonts w:ascii="Times New Roman" w:hAnsi="Times New Roman"/>
              <w:sz w:val="28"/>
              <w:szCs w:val="28"/>
            </w:rPr>
            <w:t>21 апреля 2026 года</w:t>
          </w:r>
        </w:sdtContent>
      </w:sdt>
      <w:r w:rsidRPr="00B8065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B80651" w:rsidRPr="00B80651">
            <w:rPr>
              <w:rFonts w:ascii="Times New Roman" w:hAnsi="Times New Roman"/>
              <w:sz w:val="28"/>
              <w:szCs w:val="28"/>
            </w:rPr>
            <w:t>75</w:t>
          </w:r>
        </w:sdtContent>
      </w:sdt>
    </w:p>
    <w:bookmarkEnd w:id="0"/>
    <w:p w14:paraId="0029E48D" w14:textId="22A8FF54" w:rsidR="00835AD6" w:rsidRPr="00835AD6" w:rsidRDefault="00AE5C63" w:rsidP="00835AD6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709907AB" w14:textId="53194AE0" w:rsidR="00AE5C63" w:rsidRDefault="001E4001" w:rsidP="001176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6561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 w:rsidR="00117689">
        <w:rPr>
          <w:rFonts w:ascii="Times New Roman" w:hAnsi="Times New Roman"/>
          <w:b/>
          <w:sz w:val="28"/>
          <w:szCs w:val="28"/>
        </w:rPr>
        <w:br/>
      </w:r>
      <w:r w:rsidRPr="00B96561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«Постановка граждан (участников СВО, членов семей участников СВО) на учет </w:t>
      </w:r>
      <w:r w:rsidR="00117689">
        <w:rPr>
          <w:rFonts w:ascii="Times New Roman" w:hAnsi="Times New Roman"/>
          <w:b/>
          <w:sz w:val="28"/>
          <w:szCs w:val="28"/>
        </w:rPr>
        <w:br/>
      </w:r>
      <w:r w:rsidRPr="00B96561">
        <w:rPr>
          <w:rFonts w:ascii="Times New Roman" w:hAnsi="Times New Roman"/>
          <w:b/>
          <w:sz w:val="28"/>
          <w:szCs w:val="28"/>
        </w:rPr>
        <w:t xml:space="preserve">в качестве лиц, имеющих право на предоставление </w:t>
      </w:r>
      <w:r w:rsidR="00117689">
        <w:rPr>
          <w:rFonts w:ascii="Times New Roman" w:hAnsi="Times New Roman"/>
          <w:b/>
          <w:sz w:val="28"/>
          <w:szCs w:val="28"/>
        </w:rPr>
        <w:br/>
      </w:r>
      <w:r w:rsidRPr="00B96561">
        <w:rPr>
          <w:rFonts w:ascii="Times New Roman" w:hAnsi="Times New Roman"/>
          <w:b/>
          <w:sz w:val="28"/>
          <w:szCs w:val="28"/>
        </w:rPr>
        <w:t>земельных участков в собственность бесплатно»</w:t>
      </w:r>
    </w:p>
    <w:p w14:paraId="2CAAD999" w14:textId="77777777" w:rsidR="00B03F4C" w:rsidRPr="00B96561" w:rsidRDefault="00B03F4C" w:rsidP="001176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D4C4CE" w14:textId="4D4498B4" w:rsidR="00B96561" w:rsidRPr="007B5B84" w:rsidRDefault="000D1893" w:rsidP="001176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B96561">
        <w:rPr>
          <w:rFonts w:ascii="Times New Roman" w:hAnsi="Times New Roman"/>
          <w:sz w:val="28"/>
          <w:szCs w:val="28"/>
        </w:rPr>
        <w:t xml:space="preserve"> Федеральным законо</w:t>
      </w:r>
      <w:r w:rsidR="00B96561" w:rsidRPr="007B5B84">
        <w:rPr>
          <w:rFonts w:ascii="Times New Roman" w:hAnsi="Times New Roman"/>
          <w:sz w:val="28"/>
          <w:szCs w:val="28"/>
        </w:rPr>
        <w:t xml:space="preserve">м от 27.07.2010 № 210-ФЗ </w:t>
      </w:r>
      <w:r w:rsidR="00B03F4C">
        <w:rPr>
          <w:rFonts w:ascii="Times New Roman" w:hAnsi="Times New Roman"/>
          <w:sz w:val="28"/>
          <w:szCs w:val="28"/>
        </w:rPr>
        <w:br/>
      </w:r>
      <w:r w:rsidR="00B96561" w:rsidRPr="007B5B84">
        <w:rPr>
          <w:rFonts w:ascii="Times New Roman" w:hAnsi="Times New Roman"/>
          <w:sz w:val="28"/>
          <w:szCs w:val="28"/>
        </w:rPr>
        <w:t>«Об организации предоставления государс</w:t>
      </w:r>
      <w:r>
        <w:rPr>
          <w:rFonts w:ascii="Times New Roman" w:hAnsi="Times New Roman"/>
          <w:sz w:val="28"/>
          <w:szCs w:val="28"/>
        </w:rPr>
        <w:t>твенных и муниципальных услуг»</w:t>
      </w:r>
      <w:r w:rsidR="00B96561" w:rsidRPr="00905591">
        <w:rPr>
          <w:rFonts w:ascii="Times New Roman" w:hAnsi="Times New Roman"/>
          <w:sz w:val="28"/>
          <w:szCs w:val="28"/>
        </w:rPr>
        <w:t xml:space="preserve">, </w:t>
      </w:r>
      <w:r w:rsidR="008D541C" w:rsidRPr="008D541C">
        <w:rPr>
          <w:rFonts w:ascii="Times New Roman" w:hAnsi="Times New Roman"/>
          <w:sz w:val="28"/>
          <w:szCs w:val="28"/>
        </w:rPr>
        <w:t>Закон</w:t>
      </w:r>
      <w:r w:rsidR="008D541C">
        <w:rPr>
          <w:rFonts w:ascii="Times New Roman" w:hAnsi="Times New Roman"/>
          <w:sz w:val="28"/>
          <w:szCs w:val="28"/>
        </w:rPr>
        <w:t>ом</w:t>
      </w:r>
      <w:r w:rsidR="008D541C" w:rsidRPr="008D541C">
        <w:rPr>
          <w:rFonts w:ascii="Times New Roman" w:hAnsi="Times New Roman"/>
          <w:sz w:val="28"/>
          <w:szCs w:val="28"/>
        </w:rPr>
        <w:t xml:space="preserve"> Сахалинской области от 28.11.2025 </w:t>
      </w:r>
      <w:r w:rsidR="008D541C">
        <w:rPr>
          <w:rFonts w:ascii="Times New Roman" w:hAnsi="Times New Roman"/>
          <w:sz w:val="28"/>
          <w:szCs w:val="28"/>
        </w:rPr>
        <w:t>№</w:t>
      </w:r>
      <w:r w:rsidR="008D541C" w:rsidRPr="008D541C">
        <w:rPr>
          <w:rFonts w:ascii="Times New Roman" w:hAnsi="Times New Roman"/>
          <w:sz w:val="28"/>
          <w:szCs w:val="28"/>
        </w:rPr>
        <w:t xml:space="preserve"> 119-ЗО </w:t>
      </w:r>
      <w:r w:rsidR="008D541C">
        <w:rPr>
          <w:rFonts w:ascii="Times New Roman" w:hAnsi="Times New Roman"/>
          <w:sz w:val="28"/>
          <w:szCs w:val="28"/>
        </w:rPr>
        <w:t>«</w:t>
      </w:r>
      <w:r w:rsidR="008D541C" w:rsidRPr="008D541C">
        <w:rPr>
          <w:rFonts w:ascii="Times New Roman" w:hAnsi="Times New Roman"/>
          <w:sz w:val="28"/>
          <w:szCs w:val="28"/>
        </w:rPr>
        <w:t>О предоставлении отдельным категориям граждан земельных участков на территории Сахалинской области в собственность бесплатно и мере социальной поддержки таких граждан в виде единовременной денежной выплаты взамен предоставления им земельного участка в собственность бесплатно</w:t>
      </w:r>
      <w:r w:rsidR="008D541C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B96561" w:rsidRPr="007B5B84">
        <w:rPr>
          <w:rFonts w:ascii="Times New Roman" w:hAnsi="Times New Roman"/>
          <w:sz w:val="28"/>
          <w:szCs w:val="28"/>
        </w:rPr>
        <w:t>статьей 28 Устава муниципального образования Ногликский</w:t>
      </w:r>
      <w:r w:rsidR="00B96561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B96561" w:rsidRPr="007B5B84">
        <w:rPr>
          <w:rFonts w:ascii="Times New Roman" w:hAnsi="Times New Roman"/>
          <w:sz w:val="28"/>
          <w:szCs w:val="28"/>
        </w:rPr>
        <w:t xml:space="preserve">, </w:t>
      </w:r>
      <w:r w:rsidR="00B96561" w:rsidRPr="007B5B84">
        <w:rPr>
          <w:rFonts w:ascii="Times New Roman" w:hAnsi="Times New Roman"/>
          <w:b/>
          <w:sz w:val="28"/>
          <w:szCs w:val="28"/>
        </w:rPr>
        <w:t>ПОСТАНОВЛЯЮ:</w:t>
      </w:r>
    </w:p>
    <w:p w14:paraId="188EFB97" w14:textId="620EF7BA" w:rsidR="00B96561" w:rsidRPr="007B5B84" w:rsidRDefault="00B96561" w:rsidP="0011768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B84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7B5B84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7159B6" w:rsidRPr="007159B6">
        <w:rPr>
          <w:rFonts w:ascii="Times New Roman" w:hAnsi="Times New Roman"/>
          <w:sz w:val="28"/>
          <w:szCs w:val="28"/>
        </w:rPr>
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</w:r>
      <w:r w:rsidRPr="007B5B84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B5B84"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38C85B55" w14:textId="6B2878D2" w:rsidR="00B96561" w:rsidRPr="007B5B84" w:rsidRDefault="007159B6" w:rsidP="0011768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96561" w:rsidRPr="007B5B84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B03F4C">
        <w:rPr>
          <w:rFonts w:ascii="Times New Roman" w:hAnsi="Times New Roman"/>
          <w:sz w:val="28"/>
          <w:szCs w:val="28"/>
        </w:rPr>
        <w:br/>
      </w:r>
      <w:r w:rsidR="00B96561" w:rsidRPr="007B5B8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 w:rsidR="00B96561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B96561" w:rsidRPr="007B5B8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79648D5D" w14:textId="5CA122E2" w:rsidR="00B96561" w:rsidRPr="007B5B84" w:rsidRDefault="007159B6" w:rsidP="00117689">
      <w:pPr>
        <w:pStyle w:val="a9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96561" w:rsidRPr="007B5B84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B03F4C">
        <w:rPr>
          <w:rFonts w:ascii="Times New Roman" w:hAnsi="Times New Roman"/>
          <w:sz w:val="28"/>
          <w:szCs w:val="28"/>
        </w:rPr>
        <w:br/>
      </w:r>
      <w:r w:rsidR="00B96561" w:rsidRPr="007B5B84">
        <w:rPr>
          <w:rFonts w:ascii="Times New Roman" w:hAnsi="Times New Roman"/>
          <w:sz w:val="28"/>
          <w:szCs w:val="28"/>
        </w:rPr>
        <w:t>на комитет по управлению муниципальным имуществом муниципального образования Ногликский</w:t>
      </w:r>
      <w:r w:rsidR="00B96561">
        <w:rPr>
          <w:rFonts w:ascii="Times New Roman" w:hAnsi="Times New Roman"/>
          <w:sz w:val="28"/>
          <w:szCs w:val="28"/>
        </w:rPr>
        <w:t xml:space="preserve"> </w:t>
      </w:r>
      <w:r w:rsidR="00B96561" w:rsidRPr="007B5B84">
        <w:rPr>
          <w:rFonts w:ascii="Times New Roman" w:hAnsi="Times New Roman"/>
          <w:sz w:val="28"/>
          <w:szCs w:val="28"/>
        </w:rPr>
        <w:t>муниципальный</w:t>
      </w:r>
      <w:r w:rsidR="00B96561">
        <w:rPr>
          <w:rFonts w:ascii="Times New Roman" w:hAnsi="Times New Roman"/>
          <w:sz w:val="28"/>
          <w:szCs w:val="28"/>
        </w:rPr>
        <w:t xml:space="preserve"> округ Сахалинской области (Ткаченко В</w:t>
      </w:r>
      <w:r w:rsidR="00B96561" w:rsidRPr="007B5B84">
        <w:rPr>
          <w:rFonts w:ascii="Times New Roman" w:hAnsi="Times New Roman"/>
          <w:sz w:val="28"/>
          <w:szCs w:val="28"/>
        </w:rPr>
        <w:t>.В.).</w:t>
      </w:r>
    </w:p>
    <w:p w14:paraId="5D65462A" w14:textId="77777777" w:rsidR="00B96561" w:rsidRDefault="00B96561" w:rsidP="001176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D25EC0" w14:textId="77777777" w:rsidR="00B03F4C" w:rsidRPr="007B5B84" w:rsidRDefault="00B03F4C" w:rsidP="001176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5D9EA2" w14:textId="77777777" w:rsidR="003B655A" w:rsidRDefault="003B655A" w:rsidP="001176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B96561" w:rsidRPr="007B5B84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1141A0E3" w14:textId="239BA51D" w:rsidR="00B96561" w:rsidRPr="007B5B84" w:rsidRDefault="00B96561" w:rsidP="001176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5B84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DC5DFF6" w14:textId="77777777" w:rsidR="00B96561" w:rsidRDefault="00B96561" w:rsidP="001176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709907BF" w14:textId="10543DC5" w:rsidR="008629FA" w:rsidRPr="008629FA" w:rsidRDefault="00B96561" w:rsidP="001176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3B655A">
        <w:rPr>
          <w:rFonts w:ascii="Times New Roman" w:hAnsi="Times New Roman"/>
          <w:sz w:val="28"/>
          <w:szCs w:val="28"/>
        </w:rPr>
        <w:t xml:space="preserve">  Я.С. Русанов</w:t>
      </w:r>
    </w:p>
    <w:sectPr w:rsidR="008629FA" w:rsidRPr="008629FA" w:rsidSect="00B03F4C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907C4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709907C5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907C2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709907C3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0D1893"/>
    <w:rsid w:val="00117689"/>
    <w:rsid w:val="00185FEC"/>
    <w:rsid w:val="001E1F9F"/>
    <w:rsid w:val="001E4001"/>
    <w:rsid w:val="00270CA6"/>
    <w:rsid w:val="002E5832"/>
    <w:rsid w:val="0034137E"/>
    <w:rsid w:val="00364F8F"/>
    <w:rsid w:val="003B655A"/>
    <w:rsid w:val="00520CBF"/>
    <w:rsid w:val="00684C2F"/>
    <w:rsid w:val="007159B6"/>
    <w:rsid w:val="007622F4"/>
    <w:rsid w:val="008276D6"/>
    <w:rsid w:val="00835AD6"/>
    <w:rsid w:val="008629FA"/>
    <w:rsid w:val="00883C9C"/>
    <w:rsid w:val="008D541C"/>
    <w:rsid w:val="0090384B"/>
    <w:rsid w:val="00987DB5"/>
    <w:rsid w:val="00AC72C8"/>
    <w:rsid w:val="00AE5C63"/>
    <w:rsid w:val="00B03F4C"/>
    <w:rsid w:val="00B10ED9"/>
    <w:rsid w:val="00B25688"/>
    <w:rsid w:val="00B80651"/>
    <w:rsid w:val="00B96561"/>
    <w:rsid w:val="00C02849"/>
    <w:rsid w:val="00D12794"/>
    <w:rsid w:val="00D67BD8"/>
    <w:rsid w:val="00DF7897"/>
    <w:rsid w:val="00E37B8A"/>
    <w:rsid w:val="00E609BC"/>
    <w:rsid w:val="00E86D60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907A3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656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35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5A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468FB"/>
    <w:rsid w:val="003B16D3"/>
    <w:rsid w:val="004B4044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  <w:style w:type="paragraph" w:customStyle="1" w:styleId="140648EDA069489687D4F6B7FBCA95E9">
    <w:name w:val="140648EDA069489687D4F6B7FBCA95E9"/>
    <w:rsid w:val="003468FB"/>
  </w:style>
  <w:style w:type="paragraph" w:customStyle="1" w:styleId="6CD1E925E36B429DB332C72BFA8BB636">
    <w:name w:val="6CD1E925E36B429DB332C72BFA8BB636"/>
    <w:rsid w:val="003468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266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16</cp:revision>
  <cp:lastPrinted>2026-04-22T01:07:00Z</cp:lastPrinted>
  <dcterms:created xsi:type="dcterms:W3CDTF">2020-04-07T04:54:00Z</dcterms:created>
  <dcterms:modified xsi:type="dcterms:W3CDTF">2026-04-22T01:07:00Z</dcterms:modified>
</cp:coreProperties>
</file>